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Kenilworth and Southam</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Kenilworth and Southam</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Kenilworth and Southam</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Kenilworth and Southam</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Kenilworth and Southam</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5.6%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Kenilworth and Southam are estimated to have a score of 1-2 on the PGSI (low-risk gambling), whilst </w:t>
      </w:r>
      <w:r w:rsidRPr="00773DF7">
        <w:rPr>
          <w:rFonts w:ascii="Libre Franklin Light" w:hAnsi="Libre Franklin Light" w:cs="Calibri Light"/>
          <w:b/>
          <w:bCs/>
          <w:color w:val="C45911" w:themeColor="accent2" w:themeShade="BF"/>
        </w:rPr>
        <w:t xml:space="preserve">2.7%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1.4%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57.1% </w:t>
      </w:r>
      <w:r w:rsidRPr="004747BF">
        <w:rPr>
          <w:rFonts w:ascii="Libre Franklin Light" w:eastAsia="Times New Roman" w:hAnsi="Libre Franklin Light" w:cs="Calibri Light"/>
        </w:rPr>
        <w:t xml:space="preserve">of those respondents classified as PGSI 8+ in Kenilworth and Southam</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Kenilworth and Southam is estimated to be </w:t>
      </w:r>
      <w:r w:rsidRPr="00773DF7">
        <w:rPr>
          <w:rFonts w:ascii="Libre Franklin Light" w:eastAsia="Times New Roman" w:hAnsi="Libre Franklin Light" w:cs="Calibri Light"/>
          <w:b/>
          <w:bCs/>
          <w:color w:val="C45911" w:themeColor="accent2" w:themeShade="BF"/>
        </w:rPr>
        <w:t xml:space="preserve">£817,754</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Kenilworth and Southam</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9.7%</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Kenilworth and Southam</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5.6%</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Kenilworth and Southam</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2.7%</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Kenilworth and Southam</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1.4%</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Kenilworth and Southam.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Kenilworth and Southam</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Kenilworth and Southam.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Kenilworth and Southam</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5.4%</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30.8%</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Kenilworth and Southam</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57.1%</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Kenilworth and Southam.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Kenilworth and Southam</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5.4%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29.6%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Kenilworth and Southam</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Kenilworth and Southam</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42.9%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Kenilworth and Southam</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Kenilworth and Southam</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Kenilworth and Southam</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£817,754</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Kenilworth and Southam</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£13,320</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£275,462</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£19,733</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£5,550</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£10,175</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£493,514</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£817,754</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Kenilworth and Southam</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Kenilworth and Southam</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17.6%</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Kenilworth and Southam</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14.6%</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Kenilworth and Southam</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7.4%</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Kenilworth and Southam</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2.0%</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Kenilworth and Southam</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46.9%</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Kenilworth and Southam</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17.6%</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Kenilworth and Southam</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14.6%</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Kenilworth and Southam</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7.4%</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Kenilworth and Southam</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similar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2.0%</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Kenilworth and Southam</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46.9%</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Kenilworth and Southam</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B37A0608-43FD-40FC-9A46-97E88EDF3C44}"/>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